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C9A" w:rsidRPr="004C4811" w:rsidRDefault="009C1C9A" w:rsidP="00A339DE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>Sunrise</w:t>
      </w:r>
      <w:r w:rsidR="00230E1A">
        <w:rPr>
          <w:rFonts w:ascii="Arial" w:hAnsi="Arial" w:cs="Arial"/>
          <w:b/>
          <w:sz w:val="26"/>
          <w:szCs w:val="26"/>
        </w:rPr>
        <w:t>,</w:t>
      </w:r>
      <w:r w:rsidRPr="004C4811">
        <w:rPr>
          <w:rFonts w:ascii="Arial" w:hAnsi="Arial" w:cs="Arial"/>
          <w:b/>
          <w:sz w:val="26"/>
          <w:szCs w:val="26"/>
        </w:rPr>
        <w:t xml:space="preserve"> Sunset </w:t>
      </w:r>
      <w:r w:rsidR="00230E1A">
        <w:rPr>
          <w:rFonts w:ascii="Arial" w:hAnsi="Arial" w:cs="Arial"/>
          <w:b/>
          <w:sz w:val="26"/>
          <w:szCs w:val="26"/>
        </w:rPr>
        <w:t>(</w:t>
      </w:r>
      <w:r w:rsidR="00230E1A" w:rsidRPr="00230E1A">
        <w:rPr>
          <w:rFonts w:ascii="Arial" w:hAnsi="Arial" w:cs="Arial"/>
          <w:b/>
          <w:sz w:val="26"/>
          <w:szCs w:val="26"/>
        </w:rPr>
        <w:t xml:space="preserve">Jerry Bock / Sheldon </w:t>
      </w:r>
      <w:proofErr w:type="spellStart"/>
      <w:r w:rsidR="00230E1A" w:rsidRPr="00230E1A">
        <w:rPr>
          <w:rFonts w:ascii="Arial" w:hAnsi="Arial" w:cs="Arial"/>
          <w:b/>
          <w:sz w:val="26"/>
          <w:szCs w:val="26"/>
        </w:rPr>
        <w:t>Harnick</w:t>
      </w:r>
      <w:proofErr w:type="spellEnd"/>
      <w:r w:rsidR="00230E1A">
        <w:rPr>
          <w:rFonts w:ascii="Arial" w:hAnsi="Arial" w:cs="Arial"/>
          <w:b/>
          <w:sz w:val="26"/>
          <w:szCs w:val="26"/>
        </w:rPr>
        <w:t>)</w:t>
      </w:r>
      <w:bookmarkStart w:id="0" w:name="_GoBack"/>
      <w:bookmarkEnd w:id="0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4C4811" w:rsidRP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  <w:sectPr w:rsidR="004C4811" w:rsidRPr="004C4811" w:rsidSect="00F34C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lastRenderedPageBreak/>
        <w:t>Am          E7           Am  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Is this the little girl I car</w:t>
      </w:r>
      <w:r w:rsidR="009C6011" w:rsidRPr="004C4811">
        <w:rPr>
          <w:rFonts w:ascii="Arial" w:hAnsi="Arial" w:cs="Arial"/>
          <w:sz w:val="26"/>
          <w:szCs w:val="26"/>
        </w:rPr>
        <w:t xml:space="preserve"> - </w:t>
      </w:r>
      <w:proofErr w:type="spellStart"/>
      <w:r w:rsidRPr="004C4811">
        <w:rPr>
          <w:rFonts w:ascii="Arial" w:hAnsi="Arial" w:cs="Arial"/>
          <w:sz w:val="26"/>
          <w:szCs w:val="26"/>
        </w:rPr>
        <w:t>ried</w:t>
      </w:r>
      <w:proofErr w:type="spellEnd"/>
      <w:r w:rsidRPr="004C4811">
        <w:rPr>
          <w:rFonts w:ascii="Arial" w:hAnsi="Arial" w:cs="Arial"/>
          <w:sz w:val="26"/>
          <w:szCs w:val="26"/>
        </w:rPr>
        <w:t>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     E7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</w:t>
      </w:r>
      <w:r w:rsidRPr="004C4811">
        <w:rPr>
          <w:rFonts w:ascii="Arial" w:hAnsi="Arial" w:cs="Arial"/>
          <w:b/>
          <w:sz w:val="26"/>
          <w:szCs w:val="26"/>
        </w:rPr>
        <w:t xml:space="preserve">     Am     A7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Is this the little boy at play?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    A7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       </w:t>
      </w:r>
      <w:r w:rsidRPr="004C4811">
        <w:rPr>
          <w:rFonts w:ascii="Arial" w:hAnsi="Arial" w:cs="Arial"/>
          <w:b/>
          <w:sz w:val="26"/>
          <w:szCs w:val="26"/>
        </w:rPr>
        <w:t xml:space="preserve">  </w:t>
      </w: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   </w:t>
      </w:r>
    </w:p>
    <w:p w:rsid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I don't remember growing older </w:t>
      </w:r>
      <w:r w:rsidR="004C4811">
        <w:rPr>
          <w:rFonts w:ascii="Arial" w:hAnsi="Arial" w:cs="Arial"/>
          <w:sz w:val="26"/>
          <w:szCs w:val="26"/>
        </w:rPr>
        <w:t>–</w:t>
      </w:r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4C4811" w:rsidRDefault="004C4811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>B       B7  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When </w:t>
      </w:r>
      <w:proofErr w:type="gramStart"/>
      <w:r w:rsidRPr="004C4811">
        <w:rPr>
          <w:rFonts w:ascii="Arial" w:hAnsi="Arial" w:cs="Arial"/>
          <w:sz w:val="26"/>
          <w:szCs w:val="26"/>
        </w:rPr>
        <w:t xml:space="preserve">did </w:t>
      </w:r>
      <w:r w:rsidR="009C6011" w:rsidRPr="004C4811">
        <w:rPr>
          <w:rFonts w:ascii="Arial" w:hAnsi="Arial" w:cs="Arial"/>
          <w:sz w:val="26"/>
          <w:szCs w:val="26"/>
        </w:rPr>
        <w:t xml:space="preserve"> </w:t>
      </w:r>
      <w:r w:rsidRPr="004C4811">
        <w:rPr>
          <w:rFonts w:ascii="Arial" w:hAnsi="Arial" w:cs="Arial"/>
          <w:sz w:val="26"/>
          <w:szCs w:val="26"/>
        </w:rPr>
        <w:t>they</w:t>
      </w:r>
      <w:proofErr w:type="gramEnd"/>
      <w:r w:rsidRPr="004C4811">
        <w:rPr>
          <w:rFonts w:ascii="Arial" w:hAnsi="Arial" w:cs="Arial"/>
          <w:sz w:val="26"/>
          <w:szCs w:val="26"/>
        </w:rPr>
        <w:t>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</w:rPr>
        <w:t xml:space="preserve">      E7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</w:rPr>
        <w:t xml:space="preserve">  Am    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When did she get to be a beau</w:t>
      </w:r>
      <w:r w:rsidR="009C6011" w:rsidRPr="004C4811">
        <w:rPr>
          <w:rFonts w:ascii="Arial" w:hAnsi="Arial" w:cs="Arial"/>
          <w:sz w:val="26"/>
          <w:szCs w:val="26"/>
        </w:rPr>
        <w:t xml:space="preserve"> - </w:t>
      </w:r>
      <w:r w:rsidRPr="004C4811">
        <w:rPr>
          <w:rFonts w:ascii="Arial" w:hAnsi="Arial" w:cs="Arial"/>
          <w:sz w:val="26"/>
          <w:szCs w:val="26"/>
        </w:rPr>
        <w:t>ty?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</w:rPr>
        <w:t xml:space="preserve"> E7</w:t>
      </w:r>
      <w:r w:rsidR="009D1356" w:rsidRPr="009D1356">
        <w:rPr>
          <w:noProof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 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</w:rPr>
        <w:t xml:space="preserve">  Am    A7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When did he grow to be so tall?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 A7    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  </w:t>
      </w:r>
      <w:r w:rsidRPr="004C4811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B7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</w:t>
      </w:r>
      <w:r w:rsidRPr="004C4811">
        <w:rPr>
          <w:rFonts w:ascii="Arial" w:hAnsi="Arial" w:cs="Arial"/>
          <w:b/>
          <w:sz w:val="26"/>
          <w:szCs w:val="26"/>
        </w:rPr>
        <w:t xml:space="preserve">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Wasn't it yesterday when </w:t>
      </w:r>
      <w:proofErr w:type="gramStart"/>
      <w:r w:rsidRPr="004C4811">
        <w:rPr>
          <w:rFonts w:ascii="Arial" w:hAnsi="Arial" w:cs="Arial"/>
          <w:sz w:val="26"/>
          <w:szCs w:val="26"/>
        </w:rPr>
        <w:t xml:space="preserve">they </w:t>
      </w:r>
      <w:r w:rsidR="009C6011" w:rsidRPr="004C4811">
        <w:rPr>
          <w:rFonts w:ascii="Arial" w:hAnsi="Arial" w:cs="Arial"/>
          <w:sz w:val="26"/>
          <w:szCs w:val="26"/>
        </w:rPr>
        <w:t xml:space="preserve"> </w:t>
      </w:r>
      <w:r w:rsidRPr="004C4811">
        <w:rPr>
          <w:rFonts w:ascii="Arial" w:hAnsi="Arial" w:cs="Arial"/>
          <w:sz w:val="26"/>
          <w:szCs w:val="26"/>
        </w:rPr>
        <w:t>were</w:t>
      </w:r>
      <w:proofErr w:type="gramEnd"/>
      <w:r w:rsidRPr="004C4811">
        <w:rPr>
          <w:rFonts w:ascii="Arial" w:hAnsi="Arial" w:cs="Arial"/>
          <w:sz w:val="26"/>
          <w:szCs w:val="26"/>
        </w:rPr>
        <w:t xml:space="preserve"> small?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  </w:t>
      </w:r>
    </w:p>
    <w:p w:rsidR="00A339DE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>Chorus:</w:t>
      </w:r>
    </w:p>
    <w:p w:rsidR="00A339DE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proofErr w:type="gramStart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proofErr w:type="gram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 Am  E7   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 xml:space="preserve">   Am 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>Sun-rise</w:t>
      </w: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 xml:space="preserve">,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sun</w:t>
      </w:r>
      <w:proofErr w:type="gramEnd"/>
      <w:r w:rsidRPr="004C4811">
        <w:rPr>
          <w:rFonts w:ascii="Arial" w:hAnsi="Arial" w:cs="Arial"/>
          <w:sz w:val="26"/>
          <w:szCs w:val="26"/>
          <w:highlight w:val="yellow"/>
        </w:rPr>
        <w:t xml:space="preserve">-set,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sun-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rise, sun-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set,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proofErr w:type="gramStart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proofErr w:type="gramEnd"/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>Am    A7</w:t>
      </w:r>
      <w:r w:rsidR="004C4811" w:rsidRPr="004C4811">
        <w:rPr>
          <w:noProof/>
        </w:rPr>
        <w:t xml:space="preserve"> 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>Swift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- </w:t>
      </w:r>
      <w:proofErr w:type="spellStart"/>
      <w:r w:rsidRPr="004C4811">
        <w:rPr>
          <w:rFonts w:ascii="Arial" w:hAnsi="Arial" w:cs="Arial"/>
          <w:sz w:val="26"/>
          <w:szCs w:val="26"/>
          <w:highlight w:val="yellow"/>
        </w:rPr>
        <w:t>ly</w:t>
      </w:r>
      <w:proofErr w:type="spellEnd"/>
      <w:r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 </w:t>
      </w: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 xml:space="preserve">flow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the</w:t>
      </w:r>
      <w:proofErr w:type="gramEnd"/>
      <w:r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sz w:val="26"/>
          <w:szCs w:val="26"/>
          <w:highlight w:val="yellow"/>
        </w:rPr>
        <w:t>days;</w:t>
      </w:r>
    </w:p>
    <w:p w:rsidR="009C1C9A" w:rsidRPr="004C4811" w:rsidRDefault="009D1356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F791EAF" wp14:editId="649B2B2A">
                <wp:simplePos x="0" y="0"/>
                <wp:positionH relativeFrom="column">
                  <wp:posOffset>5636260</wp:posOffset>
                </wp:positionH>
                <wp:positionV relativeFrom="paragraph">
                  <wp:posOffset>194310</wp:posOffset>
                </wp:positionV>
                <wp:extent cx="734695" cy="1211580"/>
                <wp:effectExtent l="0" t="0" r="8255" b="7620"/>
                <wp:wrapNone/>
                <wp:docPr id="42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456348" y="6162787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3" name="Picture 43" descr="http://www.alligatorboogaloo.com/uke/chords/chord_22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56348" y="64251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4" name="TextBox 190"/>
                        <wps:cNvSpPr txBox="1"/>
                        <wps:spPr>
                          <a:xfrm>
                            <a:off x="3532548" y="6162787"/>
                            <a:ext cx="6096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5" o:spid="_x0000_s1026" style="position:absolute;margin-left:443.8pt;margin-top:15.3pt;width:57.85pt;height:95.4pt;z-index:251681792" coordorigin="34563,61627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27" type="#_x0000_t75" alt="http://www.alligatorboogaloo.com/uke/chords/chord_2222.gif" style="position:absolute;left:34563;top:64251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vjdrFAAAA2wAAAA8AAABkcnMvZG93bnJldi54bWxEj09rwkAUxO8Fv8PyhF6KbqythuhGpLTQ&#10;Qy/+A709s88kJPs27G41fvtuodDjMDO/YZar3rTiSs7XlhVMxgkI4sLqmksF+93HKAXhA7LG1jIp&#10;uJOHVT54WGKm7Y03dN2GUkQI+wwVVCF0mZS+qMigH9uOOHoX6wyGKF0ptcNbhJtWPifJTBqsOS5U&#10;2NFbRUWz/TYKnprCyfcDH315nruvdXpqffqq1OOwXy9ABOrDf/iv/akVvEzh90v8ATL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Zr43axQAAANsAAAAPAAAAAAAAAAAAAAAA&#10;AJ8CAABkcnMvZG93bnJldi54bWxQSwUGAAAAAAQABAD3AAAAkQMAAAAA&#10;">
                  <v:imagedata r:id="rId6" o:title="chord_222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0" o:spid="_x0000_s1028" type="#_x0000_t202" style="position:absolute;left:35325;top:61627;width:6096;height:3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2FD3D362" wp14:editId="6C612A5E">
                <wp:simplePos x="0" y="0"/>
                <wp:positionH relativeFrom="column">
                  <wp:posOffset>4918710</wp:posOffset>
                </wp:positionH>
                <wp:positionV relativeFrom="paragraph">
                  <wp:posOffset>194310</wp:posOffset>
                </wp:positionV>
                <wp:extent cx="734695" cy="1211580"/>
                <wp:effectExtent l="0" t="0" r="8255" b="7620"/>
                <wp:wrapNone/>
                <wp:docPr id="4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72573" y="2743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6" name="Picture 46" descr="http://www.alligatorboogaloo.com/uke/chords/chord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72573" y="28978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7" name="TextBox 94"/>
                        <wps:cNvSpPr txBox="1"/>
                        <wps:spPr>
                          <a:xfrm>
                            <a:off x="1048773" y="2743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" o:spid="_x0000_s1029" style="position:absolute;margin-left:387.3pt;margin-top:15.3pt;width:57.85pt;height:95.4pt;z-index:251684864" coordorigin="9725,274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">
                <v:shape id="Picture 46" o:spid="_x0000_s1030" type="#_x0000_t75" alt="http://www.alligatorboogaloo.com/uke/chords/chord_0001.gif" style="position:absolute;left:9725;top:2897;width:7350;height:94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taSHEAAAA2wAAAA8AAABkcnMvZG93bnJldi54bWxEj81uwjAQhO9IvIO1SNyKA1SAAgbxI0QP&#10;HFrCAyzxkkTE6xCbkL59jVSJ42hmvtEsVq0pRUO1KywrGA4iEMSp1QVnCs7J/mMGwnlkjaVlUvBL&#10;DlbLbmeBsbZP/qHm5DMRIOxiVJB7X8VSujQng25gK+LgXW1t0AdZZ1LX+AxwU8pRFE2kwYLDQo4V&#10;bXNKb6eHUXA/X+iQ7KbXbZvo2XFz4+a7GSvV77XrOQhPrX+H/9tfWsHnBF5fwg+Qy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taSHEAAAA2wAAAA8AAAAAAAAAAAAAAAAA&#10;nwIAAGRycy9kb3ducmV2LnhtbFBLBQYAAAAABAAEAPcAAACQAwAAAAA=&#10;">
                  <v:imagedata r:id="rId8" o:title="chord_0001"/>
                </v:shape>
                <v:shape id="TextBox 94" o:spid="_x0000_s1031" type="#_x0000_t202" style="position:absolute;left:10487;top:274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6A35B32" wp14:editId="23EE8188">
                <wp:simplePos x="0" y="0"/>
                <wp:positionH relativeFrom="column">
                  <wp:posOffset>3535680</wp:posOffset>
                </wp:positionH>
                <wp:positionV relativeFrom="paragraph">
                  <wp:posOffset>203835</wp:posOffset>
                </wp:positionV>
                <wp:extent cx="734695" cy="1202055"/>
                <wp:effectExtent l="0" t="0" r="8255" b="0"/>
                <wp:wrapNone/>
                <wp:docPr id="30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167640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31" name="Picture 31" descr="http://www.alligatorboogaloo.com/uke/chords/chord_02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7640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2" name="TextBox 137"/>
                        <wps:cNvSpPr txBox="1"/>
                        <wps:spPr>
                          <a:xfrm>
                            <a:off x="17780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0" o:spid="_x0000_s1032" style="position:absolute;margin-left:278.4pt;margin-top:16.05pt;width:57.85pt;height:94.65pt;z-index:251677696" coordorigin="16764" coordsize="7350,1202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">
                <v:shape id="Picture 31" o:spid="_x0000_s1033" type="#_x0000_t75" alt="http://www.alligatorboogaloo.com/uke/chords/chord_0212.gif" style="position:absolute;left:16764;top:2529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t1aXBAAAA2wAAAA8AAABkcnMvZG93bnJldi54bWxEj0+LwjAUxO+C3yE8wZsmVRCpRlkWBU+C&#10;fy7ens3bpmzzUpuo9dsbYWGPw8xvhlmuO1eLB7Wh8qwhGysQxIU3FZcazqftaA4iRGSDtWfS8KIA&#10;61W/t8Tc+Ccf6HGMpUglHHLUYGNscilDYclhGPuGOHk/vnUYk2xLaVp8pnJXy4lSM+mw4rRgsaFv&#10;S8Xv8e40TJv6fnmpmdpbu8/Ot0O2oetW6+Gg+1qAiNTF//AfvTOJy+DzJf0AuXo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0t1aXBAAAA2wAAAA8AAAAAAAAAAAAAAAAAnwIA&#10;AGRycy9kb3ducmV2LnhtbFBLBQYAAAAABAAEAPcAAACNAwAAAAA=&#10;">
                  <v:imagedata r:id="rId10" o:title="chord_0212"/>
                </v:shape>
                <v:shape id="TextBox 137" o:spid="_x0000_s1034" type="#_x0000_t202" style="position:absolute;left:17780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7936" behindDoc="0" locked="0" layoutInCell="1" allowOverlap="1" wp14:anchorId="0FEBF542" wp14:editId="6A2C96F4">
            <wp:simplePos x="0" y="0"/>
            <wp:positionH relativeFrom="column">
              <wp:posOffset>4265295</wp:posOffset>
            </wp:positionH>
            <wp:positionV relativeFrom="paragraph">
              <wp:posOffset>184150</wp:posOffset>
            </wp:positionV>
            <wp:extent cx="737870" cy="1221740"/>
            <wp:effectExtent l="0" t="0" r="5080" b="0"/>
            <wp:wrapNone/>
            <wp:docPr id="5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4BA7EE66" wp14:editId="04719E25">
            <wp:simplePos x="0" y="0"/>
            <wp:positionH relativeFrom="column">
              <wp:posOffset>2877185</wp:posOffset>
            </wp:positionH>
            <wp:positionV relativeFrom="paragraph">
              <wp:posOffset>182880</wp:posOffset>
            </wp:positionV>
            <wp:extent cx="715645" cy="1221105"/>
            <wp:effectExtent l="0" t="0" r="8255" b="0"/>
            <wp:wrapNone/>
            <wp:docPr id="107" name="Picture 106" descr="A picture containing screen, building, sitting, dark&#10;&#10;Description automatically generated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6F3206AE-30FC-46FB-86B6-0F6A96413D9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6" descr="A picture containing screen, building, sitting, dark&#10;&#10;Description automatically generated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6F3206AE-30FC-46FB-86B6-0F6A96413D9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1221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A339DE"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="00A339DE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 </w:t>
      </w:r>
      <w:r w:rsidR="00A339DE" w:rsidRPr="004C4811">
        <w:rPr>
          <w:rFonts w:ascii="Arial" w:hAnsi="Arial" w:cs="Arial"/>
          <w:b/>
          <w:sz w:val="26"/>
          <w:szCs w:val="26"/>
          <w:highlight w:val="yellow"/>
        </w:rPr>
        <w:t xml:space="preserve">   G7  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</w:t>
      </w:r>
      <w:r w:rsidR="00A339DE" w:rsidRPr="004C4811">
        <w:rPr>
          <w:rFonts w:ascii="Arial" w:hAnsi="Arial" w:cs="Arial"/>
          <w:b/>
          <w:sz w:val="26"/>
          <w:szCs w:val="26"/>
          <w:highlight w:val="yellow"/>
        </w:rPr>
        <w:t xml:space="preserve">   Cmaj7 C7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 xml:space="preserve">Seedlings turn overnight to </w:t>
      </w: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>sun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</w:t>
      </w:r>
      <w:r w:rsidRPr="004C4811">
        <w:rPr>
          <w:rFonts w:ascii="Arial" w:hAnsi="Arial" w:cs="Arial"/>
          <w:sz w:val="26"/>
          <w:szCs w:val="26"/>
          <w:highlight w:val="yellow"/>
        </w:rPr>
        <w:t>-</w:t>
      </w:r>
      <w:proofErr w:type="gramEnd"/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proofErr w:type="spellStart"/>
      <w:r w:rsidRPr="004C4811">
        <w:rPr>
          <w:rFonts w:ascii="Arial" w:hAnsi="Arial" w:cs="Arial"/>
          <w:sz w:val="26"/>
          <w:szCs w:val="26"/>
          <w:highlight w:val="yellow"/>
        </w:rPr>
        <w:t>flow'rs</w:t>
      </w:r>
      <w:proofErr w:type="spellEnd"/>
      <w:r w:rsidRPr="004C4811">
        <w:rPr>
          <w:rFonts w:ascii="Arial" w:hAnsi="Arial" w:cs="Arial"/>
          <w:sz w:val="26"/>
          <w:szCs w:val="26"/>
          <w:highlight w:val="yellow"/>
        </w:rPr>
        <w:t>,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Bm7 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E7  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Am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>Blossoming even as we gaze.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</w:p>
    <w:p w:rsidR="009C6011" w:rsidRPr="004C4811" w:rsidRDefault="009C6011" w:rsidP="009C6011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proofErr w:type="gramStart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proofErr w:type="gram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 Am  E7   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  Am  E7</w:t>
      </w:r>
    </w:p>
    <w:p w:rsidR="009C6011" w:rsidRPr="004C4811" w:rsidRDefault="009C6011" w:rsidP="009C6011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>Sun-rise</w:t>
      </w: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>,  sun</w:t>
      </w:r>
      <w:proofErr w:type="gramEnd"/>
      <w:r w:rsidRPr="004C4811">
        <w:rPr>
          <w:rFonts w:ascii="Arial" w:hAnsi="Arial" w:cs="Arial"/>
          <w:sz w:val="26"/>
          <w:szCs w:val="26"/>
          <w:highlight w:val="yellow"/>
        </w:rPr>
        <w:t>-set,  sun- rise, sun- set,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proofErr w:type="gramStart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Am  </w:t>
      </w: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proofErr w:type="gramEnd"/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>Am     A7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>Swift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>-</w:t>
      </w:r>
      <w:proofErr w:type="spellStart"/>
      <w:r w:rsidRPr="004C4811">
        <w:rPr>
          <w:rFonts w:ascii="Arial" w:hAnsi="Arial" w:cs="Arial"/>
          <w:sz w:val="26"/>
          <w:szCs w:val="26"/>
          <w:highlight w:val="yellow"/>
        </w:rPr>
        <w:t>ly</w:t>
      </w:r>
      <w:proofErr w:type="spellEnd"/>
      <w:r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 </w:t>
      </w: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>fly</w:t>
      </w:r>
      <w:proofErr w:type="gramEnd"/>
      <w:r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 </w:t>
      </w:r>
      <w:r w:rsidRPr="004C4811">
        <w:rPr>
          <w:rFonts w:ascii="Arial" w:hAnsi="Arial" w:cs="Arial"/>
          <w:sz w:val="26"/>
          <w:szCs w:val="26"/>
          <w:highlight w:val="yellow"/>
        </w:rPr>
        <w:t xml:space="preserve">the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</w:t>
      </w:r>
      <w:r w:rsidRPr="004C4811">
        <w:rPr>
          <w:rFonts w:ascii="Arial" w:hAnsi="Arial" w:cs="Arial"/>
          <w:sz w:val="26"/>
          <w:szCs w:val="26"/>
          <w:highlight w:val="yellow"/>
        </w:rPr>
        <w:t>years;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  <w:highlight w:val="yellow"/>
        </w:rPr>
      </w:pP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 G7   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</w:t>
      </w:r>
      <w:r w:rsidRPr="004C4811">
        <w:rPr>
          <w:rFonts w:ascii="Arial" w:hAnsi="Arial" w:cs="Arial"/>
          <w:b/>
          <w:sz w:val="26"/>
          <w:szCs w:val="26"/>
          <w:highlight w:val="yellow"/>
        </w:rPr>
        <w:t xml:space="preserve"> Cmaj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>7   C7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r w:rsidRPr="004C4811">
        <w:rPr>
          <w:rFonts w:ascii="Arial" w:hAnsi="Arial" w:cs="Arial"/>
          <w:sz w:val="26"/>
          <w:szCs w:val="26"/>
          <w:highlight w:val="yellow"/>
        </w:rPr>
        <w:t xml:space="preserve">One season following </w:t>
      </w:r>
      <w:proofErr w:type="spellStart"/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>anoth</w:t>
      </w:r>
      <w:proofErr w:type="spellEnd"/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</w:t>
      </w:r>
      <w:r w:rsidRPr="004C4811">
        <w:rPr>
          <w:rFonts w:ascii="Arial" w:hAnsi="Arial" w:cs="Arial"/>
          <w:sz w:val="26"/>
          <w:szCs w:val="26"/>
          <w:highlight w:val="yellow"/>
        </w:rPr>
        <w:t>-</w:t>
      </w:r>
      <w:proofErr w:type="gramEnd"/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</w:t>
      </w:r>
      <w:proofErr w:type="spellStart"/>
      <w:r w:rsidRPr="004C4811">
        <w:rPr>
          <w:rFonts w:ascii="Arial" w:hAnsi="Arial" w:cs="Arial"/>
          <w:sz w:val="26"/>
          <w:szCs w:val="26"/>
          <w:highlight w:val="yellow"/>
        </w:rPr>
        <w:t>er</w:t>
      </w:r>
      <w:proofErr w:type="spellEnd"/>
      <w:r w:rsidRPr="004C4811">
        <w:rPr>
          <w:rFonts w:ascii="Arial" w:hAnsi="Arial" w:cs="Arial"/>
          <w:sz w:val="26"/>
          <w:szCs w:val="26"/>
          <w:highlight w:val="yellow"/>
        </w:rPr>
        <w:t>,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sz w:val="26"/>
          <w:szCs w:val="26"/>
          <w:highlight w:val="yellow"/>
        </w:rPr>
      </w:pPr>
      <w:proofErr w:type="spellStart"/>
      <w:r w:rsidRPr="004C4811">
        <w:rPr>
          <w:rFonts w:ascii="Arial" w:hAnsi="Arial" w:cs="Arial"/>
          <w:b/>
          <w:sz w:val="26"/>
          <w:szCs w:val="26"/>
          <w:highlight w:val="yellow"/>
        </w:rPr>
        <w:t>Dm</w:t>
      </w:r>
      <w:proofErr w:type="spellEnd"/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 xml:space="preserve">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</w:t>
      </w:r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 xml:space="preserve">  E7    </w:t>
      </w:r>
      <w:r w:rsidR="009C6011" w:rsidRPr="004C4811">
        <w:rPr>
          <w:rFonts w:ascii="Arial" w:hAnsi="Arial" w:cs="Arial"/>
          <w:b/>
          <w:sz w:val="26"/>
          <w:szCs w:val="26"/>
          <w:highlight w:val="yellow"/>
        </w:rPr>
        <w:t xml:space="preserve">          </w:t>
      </w:r>
      <w:r w:rsidR="004C4811">
        <w:rPr>
          <w:rFonts w:ascii="Arial" w:hAnsi="Arial" w:cs="Arial"/>
          <w:b/>
          <w:sz w:val="26"/>
          <w:szCs w:val="26"/>
          <w:highlight w:val="yellow"/>
        </w:rPr>
        <w:t xml:space="preserve"> </w:t>
      </w:r>
      <w:proofErr w:type="gramStart"/>
      <w:r w:rsidR="004C4811">
        <w:rPr>
          <w:rFonts w:ascii="Arial" w:hAnsi="Arial" w:cs="Arial"/>
          <w:b/>
          <w:sz w:val="26"/>
          <w:szCs w:val="26"/>
          <w:highlight w:val="yellow"/>
        </w:rPr>
        <w:t>AmM</w:t>
      </w:r>
      <w:r w:rsidR="009C1C9A" w:rsidRPr="004C4811">
        <w:rPr>
          <w:rFonts w:ascii="Arial" w:hAnsi="Arial" w:cs="Arial"/>
          <w:b/>
          <w:sz w:val="26"/>
          <w:szCs w:val="26"/>
          <w:highlight w:val="yellow"/>
        </w:rPr>
        <w:t>aj7  Am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gramStart"/>
      <w:r w:rsidRPr="004C4811">
        <w:rPr>
          <w:rFonts w:ascii="Arial" w:hAnsi="Arial" w:cs="Arial"/>
          <w:sz w:val="26"/>
          <w:szCs w:val="26"/>
          <w:highlight w:val="yellow"/>
        </w:rPr>
        <w:t xml:space="preserve">Laden with hap-pi-ness...and </w:t>
      </w:r>
      <w:r w:rsidR="009C6011" w:rsidRPr="004C4811">
        <w:rPr>
          <w:rFonts w:ascii="Arial" w:hAnsi="Arial" w:cs="Arial"/>
          <w:sz w:val="26"/>
          <w:szCs w:val="26"/>
          <w:highlight w:val="yellow"/>
        </w:rPr>
        <w:t xml:space="preserve">     </w:t>
      </w:r>
      <w:r w:rsidRPr="004C4811">
        <w:rPr>
          <w:rFonts w:ascii="Arial" w:hAnsi="Arial" w:cs="Arial"/>
          <w:sz w:val="26"/>
          <w:szCs w:val="26"/>
          <w:highlight w:val="yellow"/>
        </w:rPr>
        <w:t>tears.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lastRenderedPageBreak/>
        <w:t xml:space="preserve">Am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</w:t>
      </w:r>
      <w:r w:rsidRPr="004C4811">
        <w:rPr>
          <w:rFonts w:ascii="Arial" w:hAnsi="Arial" w:cs="Arial"/>
          <w:b/>
          <w:sz w:val="26"/>
          <w:szCs w:val="26"/>
        </w:rPr>
        <w:t xml:space="preserve">       E7   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    </w:t>
      </w:r>
      <w:proofErr w:type="gramStart"/>
      <w:r w:rsidRPr="004C4811">
        <w:rPr>
          <w:rFonts w:ascii="Arial" w:hAnsi="Arial" w:cs="Arial"/>
          <w:b/>
          <w:sz w:val="26"/>
          <w:szCs w:val="26"/>
        </w:rPr>
        <w:t>Am  E7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What words of wisdom can I give </w:t>
      </w:r>
      <w:proofErr w:type="gramStart"/>
      <w:r w:rsidR="009C6011" w:rsidRPr="004C4811">
        <w:rPr>
          <w:rFonts w:ascii="Arial" w:hAnsi="Arial" w:cs="Arial"/>
          <w:sz w:val="26"/>
          <w:szCs w:val="26"/>
        </w:rPr>
        <w:t>t</w:t>
      </w:r>
      <w:r w:rsidRPr="004C4811">
        <w:rPr>
          <w:rFonts w:ascii="Arial" w:hAnsi="Arial" w:cs="Arial"/>
          <w:sz w:val="26"/>
          <w:szCs w:val="26"/>
        </w:rPr>
        <w:t>hem,</w:t>
      </w:r>
      <w:proofErr w:type="gramEnd"/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</w:t>
      </w:r>
      <w:r w:rsidRPr="004C4811">
        <w:rPr>
          <w:rFonts w:ascii="Arial" w:hAnsi="Arial" w:cs="Arial"/>
          <w:b/>
          <w:sz w:val="26"/>
          <w:szCs w:val="26"/>
        </w:rPr>
        <w:t xml:space="preserve">  E7      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 </w:t>
      </w:r>
      <w:r w:rsidRPr="004C4811">
        <w:rPr>
          <w:rFonts w:ascii="Arial" w:hAnsi="Arial" w:cs="Arial"/>
          <w:b/>
          <w:sz w:val="26"/>
          <w:szCs w:val="26"/>
        </w:rPr>
        <w:t xml:space="preserve">   Am    A7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How can I help to ease their way?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      </w:t>
      </w:r>
      <w:r w:rsidRPr="004C4811">
        <w:rPr>
          <w:rFonts w:ascii="Arial" w:hAnsi="Arial" w:cs="Arial"/>
          <w:b/>
          <w:sz w:val="26"/>
          <w:szCs w:val="26"/>
        </w:rPr>
        <w:t xml:space="preserve">  A7      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</w:rPr>
        <w:t xml:space="preserve">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</w:t>
      </w:r>
      <w:r w:rsidRPr="004C4811">
        <w:rPr>
          <w:rFonts w:ascii="Arial" w:hAnsi="Arial" w:cs="Arial"/>
          <w:b/>
          <w:sz w:val="26"/>
          <w:szCs w:val="26"/>
        </w:rPr>
        <w:t xml:space="preserve">  </w:t>
      </w: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</w:t>
      </w:r>
    </w:p>
    <w:p w:rsid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Now they</w:t>
      </w:r>
      <w:r w:rsidR="004C4811" w:rsidRPr="004C4811">
        <w:rPr>
          <w:rFonts w:ascii="Arial" w:hAnsi="Arial" w:cs="Arial"/>
          <w:sz w:val="26"/>
          <w:szCs w:val="26"/>
        </w:rPr>
        <w:t xml:space="preserve"> must learn from one another, </w:t>
      </w:r>
    </w:p>
    <w:p w:rsidR="004C4811" w:rsidRDefault="004C4811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B   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B7 </w:t>
      </w:r>
      <w:r>
        <w:rPr>
          <w:rFonts w:ascii="Arial" w:hAnsi="Arial" w:cs="Arial"/>
          <w:b/>
          <w:sz w:val="26"/>
          <w:szCs w:val="26"/>
        </w:rPr>
        <w:t xml:space="preserve">  </w:t>
      </w:r>
      <w:r w:rsidRPr="004C4811">
        <w:rPr>
          <w:rFonts w:ascii="Arial" w:hAnsi="Arial" w:cs="Arial"/>
          <w:b/>
          <w:sz w:val="26"/>
          <w:szCs w:val="26"/>
        </w:rPr>
        <w:t>E7</w:t>
      </w:r>
    </w:p>
    <w:p w:rsidR="009C1C9A" w:rsidRPr="004C4811" w:rsidRDefault="004C4811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proofErr w:type="gramStart"/>
      <w:r>
        <w:rPr>
          <w:rFonts w:ascii="Arial" w:hAnsi="Arial" w:cs="Arial"/>
          <w:sz w:val="26"/>
          <w:szCs w:val="26"/>
        </w:rPr>
        <w:t>D</w:t>
      </w:r>
      <w:r w:rsidR="009C1C9A" w:rsidRPr="004C4811">
        <w:rPr>
          <w:rFonts w:ascii="Arial" w:hAnsi="Arial" w:cs="Arial"/>
          <w:sz w:val="26"/>
          <w:szCs w:val="26"/>
        </w:rPr>
        <w:t xml:space="preserve">ay </w:t>
      </w:r>
      <w:r>
        <w:rPr>
          <w:rFonts w:ascii="Arial" w:hAnsi="Arial" w:cs="Arial"/>
          <w:sz w:val="26"/>
          <w:szCs w:val="26"/>
        </w:rPr>
        <w:t xml:space="preserve"> </w:t>
      </w:r>
      <w:r w:rsidR="009C1C9A" w:rsidRPr="004C4811">
        <w:rPr>
          <w:rFonts w:ascii="Arial" w:hAnsi="Arial" w:cs="Arial"/>
          <w:sz w:val="26"/>
          <w:szCs w:val="26"/>
        </w:rPr>
        <w:t>by</w:t>
      </w:r>
      <w:proofErr w:type="gramEnd"/>
      <w:r w:rsidR="009C1C9A" w:rsidRPr="004C4811">
        <w:rPr>
          <w:rFonts w:ascii="Arial" w:hAnsi="Arial" w:cs="Arial"/>
          <w:sz w:val="26"/>
          <w:szCs w:val="26"/>
        </w:rPr>
        <w:t xml:space="preserve"> </w:t>
      </w:r>
      <w:r w:rsidR="009C6011" w:rsidRPr="004C4811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 xml:space="preserve"> </w:t>
      </w:r>
      <w:r w:rsidR="009C1C9A" w:rsidRPr="004C4811">
        <w:rPr>
          <w:rFonts w:ascii="Arial" w:hAnsi="Arial" w:cs="Arial"/>
          <w:sz w:val="26"/>
          <w:szCs w:val="26"/>
        </w:rPr>
        <w:t>day.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</w:rPr>
        <w:t xml:space="preserve">    E7      </w:t>
      </w:r>
      <w:r w:rsidR="009C6011" w:rsidRPr="004C4811">
        <w:rPr>
          <w:rFonts w:ascii="Arial" w:hAnsi="Arial" w:cs="Arial"/>
          <w:b/>
          <w:sz w:val="26"/>
          <w:szCs w:val="26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</w:rPr>
        <w:t xml:space="preserve">  Am    E7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They look so natural to</w:t>
      </w:r>
      <w:r w:rsidR="009C6011" w:rsidRPr="004C4811">
        <w:rPr>
          <w:rFonts w:ascii="Arial" w:hAnsi="Arial" w:cs="Arial"/>
          <w:sz w:val="26"/>
          <w:szCs w:val="26"/>
        </w:rPr>
        <w:t>-</w:t>
      </w:r>
      <w:proofErr w:type="spellStart"/>
      <w:r w:rsidRPr="004C4811">
        <w:rPr>
          <w:rFonts w:ascii="Arial" w:hAnsi="Arial" w:cs="Arial"/>
          <w:sz w:val="26"/>
          <w:szCs w:val="26"/>
        </w:rPr>
        <w:t>geth</w:t>
      </w:r>
      <w:proofErr w:type="spellEnd"/>
      <w:r w:rsidR="009C6011" w:rsidRPr="004C4811">
        <w:rPr>
          <w:rFonts w:ascii="Arial" w:hAnsi="Arial" w:cs="Arial"/>
          <w:sz w:val="26"/>
          <w:szCs w:val="26"/>
        </w:rPr>
        <w:t xml:space="preserve"> - </w:t>
      </w:r>
      <w:proofErr w:type="spellStart"/>
      <w:r w:rsidRPr="004C4811">
        <w:rPr>
          <w:rFonts w:ascii="Arial" w:hAnsi="Arial" w:cs="Arial"/>
          <w:sz w:val="26"/>
          <w:szCs w:val="26"/>
        </w:rPr>
        <w:t>er</w:t>
      </w:r>
      <w:proofErr w:type="spellEnd"/>
      <w:r w:rsidRPr="004C4811">
        <w:rPr>
          <w:rFonts w:ascii="Arial" w:hAnsi="Arial" w:cs="Arial"/>
          <w:sz w:val="26"/>
          <w:szCs w:val="26"/>
        </w:rPr>
        <w:t>.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</w:rPr>
        <w:t xml:space="preserve">Am           </w:t>
      </w:r>
      <w:r w:rsidR="004C4811" w:rsidRPr="004C4811"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  E7             </w:t>
      </w:r>
      <w:r w:rsidR="004C4811" w:rsidRPr="004C4811">
        <w:rPr>
          <w:rFonts w:ascii="Arial" w:hAnsi="Arial" w:cs="Arial"/>
          <w:b/>
          <w:sz w:val="26"/>
          <w:szCs w:val="26"/>
        </w:rPr>
        <w:t xml:space="preserve">            </w:t>
      </w:r>
      <w:proofErr w:type="gramStart"/>
      <w:r w:rsidRPr="004C4811">
        <w:rPr>
          <w:rFonts w:ascii="Arial" w:hAnsi="Arial" w:cs="Arial"/>
          <w:b/>
          <w:sz w:val="26"/>
          <w:szCs w:val="26"/>
        </w:rPr>
        <w:t xml:space="preserve">Am </w:t>
      </w:r>
      <w:r w:rsidR="004C4811" w:rsidRPr="004C4811"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>A7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>Just like two newlyweds should be.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    </w:t>
      </w:r>
      <w:r w:rsidR="004C4811" w:rsidRPr="004C4811">
        <w:rPr>
          <w:rFonts w:ascii="Arial" w:hAnsi="Arial" w:cs="Arial"/>
          <w:b/>
          <w:sz w:val="26"/>
          <w:szCs w:val="26"/>
        </w:rPr>
        <w:t xml:space="preserve"> </w:t>
      </w:r>
      <w:r w:rsidRPr="004C4811">
        <w:rPr>
          <w:rFonts w:ascii="Arial" w:hAnsi="Arial" w:cs="Arial"/>
          <w:b/>
          <w:sz w:val="26"/>
          <w:szCs w:val="26"/>
        </w:rPr>
        <w:t xml:space="preserve">  A7       </w:t>
      </w:r>
      <w:r w:rsidR="004C4811" w:rsidRPr="004C4811">
        <w:rPr>
          <w:rFonts w:ascii="Arial" w:hAnsi="Arial" w:cs="Arial"/>
          <w:b/>
          <w:sz w:val="26"/>
          <w:szCs w:val="26"/>
        </w:rPr>
        <w:t xml:space="preserve">    </w:t>
      </w:r>
      <w:r w:rsidRPr="004C4811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4C4811">
        <w:rPr>
          <w:rFonts w:ascii="Arial" w:hAnsi="Arial" w:cs="Arial"/>
          <w:b/>
          <w:sz w:val="26"/>
          <w:szCs w:val="26"/>
        </w:rPr>
        <w:t>Dm</w:t>
      </w:r>
      <w:proofErr w:type="spellEnd"/>
      <w:r w:rsidRPr="004C4811">
        <w:rPr>
          <w:rFonts w:ascii="Arial" w:hAnsi="Arial" w:cs="Arial"/>
          <w:b/>
          <w:sz w:val="26"/>
          <w:szCs w:val="26"/>
        </w:rPr>
        <w:t xml:space="preserve">   </w:t>
      </w:r>
      <w:proofErr w:type="gramStart"/>
      <w:r w:rsidRPr="004C4811">
        <w:rPr>
          <w:rFonts w:ascii="Arial" w:hAnsi="Arial" w:cs="Arial"/>
          <w:b/>
          <w:sz w:val="26"/>
          <w:szCs w:val="26"/>
        </w:rPr>
        <w:t>B7  E7</w:t>
      </w:r>
      <w:proofErr w:type="gramEnd"/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Is there a canopy in store </w:t>
      </w:r>
      <w:proofErr w:type="gramStart"/>
      <w:r w:rsidRPr="004C4811">
        <w:rPr>
          <w:rFonts w:ascii="Arial" w:hAnsi="Arial" w:cs="Arial"/>
          <w:sz w:val="26"/>
          <w:szCs w:val="26"/>
        </w:rPr>
        <w:t xml:space="preserve">for </w:t>
      </w:r>
      <w:r w:rsidR="004C4811" w:rsidRPr="004C4811">
        <w:rPr>
          <w:rFonts w:ascii="Arial" w:hAnsi="Arial" w:cs="Arial"/>
          <w:sz w:val="26"/>
          <w:szCs w:val="26"/>
        </w:rPr>
        <w:t xml:space="preserve"> </w:t>
      </w:r>
      <w:r w:rsidRPr="004C4811">
        <w:rPr>
          <w:rFonts w:ascii="Arial" w:hAnsi="Arial" w:cs="Arial"/>
          <w:sz w:val="26"/>
          <w:szCs w:val="26"/>
        </w:rPr>
        <w:t>me</w:t>
      </w:r>
      <w:proofErr w:type="gramEnd"/>
      <w:r w:rsidRPr="004C4811">
        <w:rPr>
          <w:rFonts w:ascii="Arial" w:hAnsi="Arial" w:cs="Arial"/>
          <w:sz w:val="26"/>
          <w:szCs w:val="26"/>
        </w:rPr>
        <w:t>?</w:t>
      </w:r>
    </w:p>
    <w:p w:rsidR="009C1C9A" w:rsidRPr="004C4811" w:rsidRDefault="009C1C9A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4C4811">
        <w:rPr>
          <w:rFonts w:ascii="Arial" w:hAnsi="Arial" w:cs="Arial"/>
          <w:sz w:val="26"/>
          <w:szCs w:val="26"/>
        </w:rPr>
        <w:t xml:space="preserve"> </w:t>
      </w:r>
    </w:p>
    <w:p w:rsidR="009C1C9A" w:rsidRPr="004C4811" w:rsidRDefault="00A339DE" w:rsidP="009C1C9A">
      <w:pPr>
        <w:spacing w:after="0" w:line="240" w:lineRule="auto"/>
        <w:rPr>
          <w:rFonts w:ascii="Arial" w:hAnsi="Arial" w:cs="Arial"/>
          <w:b/>
          <w:sz w:val="26"/>
          <w:szCs w:val="26"/>
        </w:rPr>
      </w:pPr>
      <w:r w:rsidRPr="004C4811">
        <w:rPr>
          <w:rFonts w:ascii="Arial" w:hAnsi="Arial" w:cs="Arial"/>
          <w:b/>
          <w:sz w:val="26"/>
          <w:szCs w:val="26"/>
          <w:highlight w:val="yellow"/>
        </w:rPr>
        <w:t>(Chorus) (Extend last line)</w:t>
      </w:r>
    </w:p>
    <w:p w:rsidR="009C1C9A" w:rsidRPr="004C4811" w:rsidRDefault="009D1356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157BD28" wp14:editId="4E00917B">
                <wp:simplePos x="0" y="0"/>
                <wp:positionH relativeFrom="column">
                  <wp:posOffset>711835</wp:posOffset>
                </wp:positionH>
                <wp:positionV relativeFrom="paragraph">
                  <wp:posOffset>113030</wp:posOffset>
                </wp:positionV>
                <wp:extent cx="734695" cy="1211580"/>
                <wp:effectExtent l="0" t="0" r="8255" b="7620"/>
                <wp:wrapNone/>
                <wp:docPr id="51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2971800" y="5742430"/>
                          <a:chExt cx="735013" cy="1211679"/>
                        </a:xfrm>
                      </wpg:grpSpPr>
                      <wps:wsp>
                        <wps:cNvPr id="52" name="TextBox 121"/>
                        <wps:cNvSpPr txBox="1"/>
                        <wps:spPr>
                          <a:xfrm>
                            <a:off x="3081868" y="574243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53" name="Picture 53" descr="http://www.alligatorboogaloo.com/uke/chords/chord_1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71800" y="600478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8" o:spid="_x0000_s1035" style="position:absolute;margin-left:56.05pt;margin-top:8.9pt;width:57.85pt;height:95.4pt;z-index:251686912" coordorigin="29718,57424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">
                <v:shape id="TextBox 121" o:spid="_x0000_s1036" type="#_x0000_t202" style="position:absolute;left:30818;top:57424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flFM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7Mp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35RTBAAAA2wAAAA8AAAAAAAAAAAAAAAAAmAIAAGRycy9kb3du&#10;cmV2LnhtbFBLBQYAAAAABAAEAPUAAACGAwAAAAA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E7</w:t>
                        </w:r>
                      </w:p>
                    </w:txbxContent>
                  </v:textbox>
                </v:shape>
                <v:shape id="Picture 53" o:spid="_x0000_s1037" type="#_x0000_t75" alt="http://www.alligatorboogaloo.com/uke/chords/chord_1202.gif" style="position:absolute;left:29718;top:60047;width:7350;height:94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C0q6LFAAAA2wAAAA8AAABkcnMvZG93bnJldi54bWxEj0FrAjEUhO+C/yE8oZdSs1YUuzWKCBb1&#10;0u62l94eyetm6eZl2aS6/nsjFDwOM/MNs1z3rhEn6kLtWcFknIEg1t7UXCn4+tw9LUCEiGyw8UwK&#10;LhRgvRoOlpgbf+aCTmWsRIJwyFGBjbHNpQzaksMw9i1x8n585zAm2VXSdHhOcNfI5yybS4c1pwWL&#10;LW0t6d/yzyl4q4rty+P0W7eHzTHqD90f3wur1MOo37yCiNTHe/i/vTcKZlO4fUk/QK6u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AtKuixQAAANsAAAAPAAAAAAAAAAAAAAAA&#10;AJ8CAABkcnMvZG93bnJldi54bWxQSwUGAAAAAAQABAD3AAAAkQMAAAAA&#10;">
                  <v:imagedata r:id="rId14" o:title="chord_1202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6D4D4595" wp14:editId="4873651B">
                <wp:simplePos x="0" y="0"/>
                <wp:positionH relativeFrom="column">
                  <wp:posOffset>1398905</wp:posOffset>
                </wp:positionH>
                <wp:positionV relativeFrom="paragraph">
                  <wp:posOffset>107315</wp:posOffset>
                </wp:positionV>
                <wp:extent cx="742950" cy="1210310"/>
                <wp:effectExtent l="0" t="0" r="0" b="8890"/>
                <wp:wrapNone/>
                <wp:docPr id="33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1210310"/>
                          <a:chOff x="1828800" y="3048000"/>
                          <a:chExt cx="742950" cy="1210730"/>
                        </a:xfrm>
                      </wpg:grpSpPr>
                      <pic:pic xmlns:pic="http://schemas.openxmlformats.org/drawingml/2006/picture">
                        <pic:nvPicPr>
                          <pic:cNvPr id="34" name="Picture 34" descr="http://www.alligatorboogaloo.com/uke/chords/chord_0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8800" y="3309405"/>
                            <a:ext cx="742950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5" name="TextBox 153"/>
                        <wps:cNvSpPr txBox="1"/>
                        <wps:spPr>
                          <a:xfrm>
                            <a:off x="1930401" y="30480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9" o:spid="_x0000_s1038" style="position:absolute;margin-left:110.15pt;margin-top:8.45pt;width:58.5pt;height:95.3pt;z-index:251678720" coordorigin="18288,30480" coordsize="7429,1210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">
                <v:shape id="Picture 34" o:spid="_x0000_s1039" type="#_x0000_t75" alt="http://www.alligatorboogaloo.com/uke/chords/chord_0100.gif" style="position:absolute;left:18288;top:33094;width:7429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Uh9jGAAAA2wAAAA8AAABkcnMvZG93bnJldi54bWxEj0FrwkAUhO+F/oflFbyUukkUKdE1lIIg&#10;VZBqQbw9sq9JaPZt3N3G9N93BcHjMDPfMItiMK3oyfnGsoJ0nIAgLq1uuFLwdVi9vILwAVlja5kU&#10;/JGHYvn4sMBc2wt/Ur8PlYgQ9jkqqEPocil9WZNBP7YdcfS+rTMYonSV1A4vEW5amSXJTBpsOC7U&#10;2NF7TeXP/tcoSFYns9s5PmXnbtumm8P54/g8U2r0NLzNQQQawj18a6+1gskUrl/iD5DLf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FSH2MYAAADbAAAADwAAAAAAAAAAAAAA&#10;AACfAgAAZHJzL2Rvd25yZXYueG1sUEsFBgAAAAAEAAQA9wAAAJIDAAAAAA==&#10;">
                  <v:imagedata r:id="rId16" o:title="chord_0100"/>
                </v:shape>
                <v:shape id="TextBox 153" o:spid="_x0000_s1040" type="#_x0000_t202" style="position:absolute;left:19304;top:30480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6619610" wp14:editId="58C6C18C">
                <wp:simplePos x="0" y="0"/>
                <wp:positionH relativeFrom="column">
                  <wp:posOffset>2098675</wp:posOffset>
                </wp:positionH>
                <wp:positionV relativeFrom="paragraph">
                  <wp:posOffset>112395</wp:posOffset>
                </wp:positionV>
                <wp:extent cx="734695" cy="1211580"/>
                <wp:effectExtent l="0" t="0" r="8255" b="7620"/>
                <wp:wrapNone/>
                <wp:docPr id="48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284683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9" name="Picture 49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10918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0" name="TextBox 108"/>
                        <wps:cNvSpPr txBox="1"/>
                        <wps:spPr>
                          <a:xfrm>
                            <a:off x="110068" y="284683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6" o:spid="_x0000_s1041" style="position:absolute;margin-left:165.25pt;margin-top:8.85pt;width:57.85pt;height:95.4pt;z-index:251685888" coordorigin=",28468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">
                <v:shape id="Picture 49" o:spid="_x0000_s1042" type="#_x0000_t75" alt="http://www.alligatorboogaloo.com/uke/chords/chord_2210.gif" style="position:absolute;top:31091;width:7350;height:94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JK+HFAAAA2wAAAA8AAABkcnMvZG93bnJldi54bWxEj91qwkAUhO8LfYflCL1rNkqRGl3FFgoF&#10;SyHGH7w7Zo9JaPZsyG6T+PbdguDlMDPfMIvVYGrRUesqywrGUQyCOLe64kLBLvt4fgXhPLLG2jIp&#10;uJKD1fLxYYGJtj2n1G19IQKEXYIKSu+bREqXl2TQRbYhDt7FtgZ9kG0hdYt9gJtaTuJ4Kg1WHBZK&#10;bOi9pPxn+2sUbL43e3s6ozlkb/nQHL8OJrUTpZ5Gw3oOwtPg7+Fb+1MreJnB/5fwA+Ty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oSSvhxQAAANsAAAAPAAAAAAAAAAAAAAAA&#10;AJ8CAABkcnMvZG93bnJldi54bWxQSwUGAAAAAAQABAD3AAAAkQMAAAAA&#10;">
                  <v:imagedata r:id="rId18" o:title="chord_2210"/>
                </v:shape>
                <v:shape id="TextBox 108" o:spid="_x0000_s1043" type="#_x0000_t202" style="position:absolute;left:1100;top:28468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6B7FB73" wp14:editId="0B365A59">
                <wp:simplePos x="0" y="0"/>
                <wp:positionH relativeFrom="column">
                  <wp:posOffset>-22860</wp:posOffset>
                </wp:positionH>
                <wp:positionV relativeFrom="paragraph">
                  <wp:posOffset>88900</wp:posOffset>
                </wp:positionV>
                <wp:extent cx="734695" cy="1219835"/>
                <wp:effectExtent l="0" t="0" r="8255" b="0"/>
                <wp:wrapNone/>
                <wp:docPr id="36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762000" y="304800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37" name="Picture 37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3318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8" name="TextBox 154"/>
                        <wps:cNvSpPr txBox="1"/>
                        <wps:spPr>
                          <a:xfrm>
                            <a:off x="855134" y="30480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8" o:spid="_x0000_s1044" style="position:absolute;margin-left:-1.8pt;margin-top:7pt;width:57.85pt;height:96.05pt;z-index:251679744" coordorigin="7620,30480" coordsize="7350,1220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">
                <v:shape id="Picture 37" o:spid="_x0000_s1045" type="#_x0000_t75" alt="http://www.alligatorboogaloo.com/uke/chords/chord_2000.gif" style="position:absolute;left:7620;top:33189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WZA97EAAAA2wAAAA8AAABkcnMvZG93bnJldi54bWxEj09rAjEUxO8Fv0N4Qm81q0KV1ShqWSgF&#10;D7XS8+vmubvt5mVJsn/spzcFocdhZn7DrLeDqUVHzleWFUwnCQji3OqKCwXnj+xpCcIHZI21ZVJw&#10;JQ/bzehhjam2Pb9TdwqFiBD2KSooQ2hSKX1ekkE/sQ1x9C7WGQxRukJqh32Em1rOkuRZGqw4LpTY&#10;0KGk/OfUGgXh11wPxZfL3o5Di/vP/HsumxelHsfDbgUi0BD+w/f2q1YwX8Dfl/gD5OY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WZA97EAAAA2wAAAA8AAAAAAAAAAAAAAAAA&#10;nwIAAGRycy9kb3ducmV2LnhtbFBLBQYAAAAABAAEAPcAAACQAwAAAAA=&#10;">
                  <v:imagedata r:id="rId20" o:title="chord_2000"/>
                </v:shape>
                <v:shape id="TextBox 154" o:spid="_x0000_s1046" type="#_x0000_t202" style="position:absolute;left:8551;top:30480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E80FA4B" wp14:editId="550EDDD8">
                <wp:simplePos x="0" y="0"/>
                <wp:positionH relativeFrom="column">
                  <wp:posOffset>2826708</wp:posOffset>
                </wp:positionH>
                <wp:positionV relativeFrom="paragraph">
                  <wp:posOffset>125023</wp:posOffset>
                </wp:positionV>
                <wp:extent cx="734695" cy="1202055"/>
                <wp:effectExtent l="0" t="0" r="8255" b="0"/>
                <wp:wrapNone/>
                <wp:docPr id="39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0" y="609600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40" name="Picture 40" descr="http://www.alligatorboogaloo.com/uke/chords/chord_43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348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1" name="TextBox 187"/>
                        <wps:cNvSpPr txBox="1"/>
                        <wps:spPr>
                          <a:xfrm>
                            <a:off x="93134" y="60960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47" style="position:absolute;margin-left:222.6pt;margin-top:9.85pt;width:57.85pt;height:94.65pt;z-index:251680768" coordorigin=",60960" coordsize="7350,1202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">
                <v:shape id="Picture 40" o:spid="_x0000_s1048" type="#_x0000_t75" alt="http://www.alligatorboogaloo.com/uke/chords/chord_4322.gif" style="position:absolute;top:63489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vL2/DAAAA2wAAAA8AAABkcnMvZG93bnJldi54bWxET01rAjEQvRf8D2GE3mpSsa1sjSKCoD0I&#10;1dLibdxMd7duJstm1K2/vjkIPT7e92TW+VqdqY1VYAuPAwOKOA+u4sLCx275MAYVBdlhHZgs/FKE&#10;2bR3N8HMhQu/03krhUohHDO0UIo0mdYxL8ljHISGOHHfofUoCbaFdi1eUriv9dCYZ+2x4tRQYkOL&#10;kvLj9uQtyOnrx2wO+fqzMG/jl321vsrwydr7fjd/BSXUyb/45l45C6O0Pn1JP0BP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28vb8MAAADbAAAADwAAAAAAAAAAAAAAAACf&#10;AgAAZHJzL2Rvd25yZXYueG1sUEsFBgAAAAAEAAQA9wAAAI8DAAAAAA==&#10;">
                  <v:imagedata r:id="rId22" o:title="chord_4322"/>
                </v:shape>
                <v:shape id="TextBox 187" o:spid="_x0000_s1049" type="#_x0000_t202" style="position:absolute;left:931;top:60960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C1C9A" w:rsidRPr="004C4811">
        <w:rPr>
          <w:rFonts w:ascii="Arial" w:hAnsi="Arial" w:cs="Arial"/>
          <w:sz w:val="26"/>
          <w:szCs w:val="26"/>
        </w:rPr>
        <w:t xml:space="preserve"> </w:t>
      </w:r>
    </w:p>
    <w:p w:rsidR="004C4811" w:rsidRDefault="004C4811" w:rsidP="009C1C9A">
      <w:pPr>
        <w:spacing w:after="0" w:line="240" w:lineRule="auto"/>
        <w:rPr>
          <w:rFonts w:ascii="Arial" w:hAnsi="Arial" w:cs="Arial"/>
          <w:b/>
          <w:noProof/>
          <w:sz w:val="26"/>
          <w:szCs w:val="26"/>
        </w:rPr>
      </w:pPr>
    </w:p>
    <w:p w:rsidR="004C4811" w:rsidRDefault="004C4811" w:rsidP="009C1C9A">
      <w:pPr>
        <w:spacing w:after="0" w:line="240" w:lineRule="auto"/>
        <w:rPr>
          <w:rFonts w:ascii="Arial" w:hAnsi="Arial" w:cs="Arial"/>
          <w:b/>
          <w:noProof/>
          <w:sz w:val="26"/>
          <w:szCs w:val="26"/>
        </w:rPr>
      </w:pPr>
    </w:p>
    <w:p w:rsidR="009C1C9A" w:rsidRPr="004C4811" w:rsidRDefault="009D1356" w:rsidP="009C1C9A">
      <w:pPr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3B5186" wp14:editId="22B387F4">
                <wp:simplePos x="0" y="0"/>
                <wp:positionH relativeFrom="column">
                  <wp:posOffset>376555</wp:posOffset>
                </wp:positionH>
                <wp:positionV relativeFrom="paragraph">
                  <wp:posOffset>2593975</wp:posOffset>
                </wp:positionV>
                <wp:extent cx="2705100" cy="198120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811" w:rsidRDefault="004C4811" w:rsidP="004C4811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16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50" type="#_x0000_t202" style="position:absolute;margin-left:29.65pt;margin-top:204.25pt;width:213pt;height:15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">
                <v:textbox>
                  <w:txbxContent>
                    <w:p w:rsidR="004C4811" w:rsidRDefault="004C4811" w:rsidP="004C4811">
                      <w:pPr>
                        <w:pStyle w:val="NormalWeb"/>
                        <w:kinsoku w:val="0"/>
                        <w:overflowPunct w:val="0"/>
                        <w:spacing w:before="0" w:beforeAutospacing="0" w:after="160" w:afterAutospacing="0"/>
                        <w:jc w:val="center"/>
                        <w:textAlignment w:val="baseline"/>
                      </w:pPr>
                      <w:r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sz w:val="16"/>
                          <w:szCs w:val="1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Pr="004C4811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4116D861" wp14:editId="2477D3BD">
            <wp:simplePos x="0" y="0"/>
            <wp:positionH relativeFrom="column">
              <wp:posOffset>2884601</wp:posOffset>
            </wp:positionH>
            <wp:positionV relativeFrom="paragraph">
              <wp:posOffset>770483</wp:posOffset>
            </wp:positionV>
            <wp:extent cx="681487" cy="1207698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Maj7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487" cy="1207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2402BB00" wp14:editId="17CCB177">
            <wp:simplePos x="0" y="0"/>
            <wp:positionH relativeFrom="column">
              <wp:posOffset>2660015</wp:posOffset>
            </wp:positionH>
            <wp:positionV relativeFrom="paragraph">
              <wp:posOffset>4044315</wp:posOffset>
            </wp:positionV>
            <wp:extent cx="737870" cy="1198880"/>
            <wp:effectExtent l="0" t="0" r="508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Maj7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2C0DA21" wp14:editId="5B7CEACB">
                <wp:simplePos x="0" y="0"/>
                <wp:positionH relativeFrom="column">
                  <wp:posOffset>-944245</wp:posOffset>
                </wp:positionH>
                <wp:positionV relativeFrom="paragraph">
                  <wp:posOffset>4018915</wp:posOffset>
                </wp:positionV>
                <wp:extent cx="734695" cy="1211580"/>
                <wp:effectExtent l="0" t="0" r="8255" b="7620"/>
                <wp:wrapNone/>
                <wp:docPr id="16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1828800" y="5739991"/>
                          <a:chExt cx="735013" cy="1211679"/>
                        </a:xfrm>
                      </wpg:grpSpPr>
                      <wps:wsp>
                        <wps:cNvPr id="17" name="TextBox 121"/>
                        <wps:cNvSpPr txBox="1"/>
                        <wps:spPr>
                          <a:xfrm>
                            <a:off x="1938820" y="5739991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Picture 18" descr="http://www.alligatorboogaloo.com/uke/chords/chord_1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8800" y="600234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51" style="position:absolute;margin-left:-74.35pt;margin-top:316.45pt;width:57.85pt;height:95.4pt;z-index:251668480" coordorigin="18288,57399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">
                <v:shape id="TextBox 121" o:spid="_x0000_s1052" type="#_x0000_t202" style="position:absolute;left:19388;top:57399;width:5334;height:2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B7</w:t>
                        </w:r>
                      </w:p>
                    </w:txbxContent>
                  </v:textbox>
                </v:shape>
                <v:shape id="Picture 18" o:spid="_x0000_s1053" type="#_x0000_t75" alt="http://www.alligatorboogaloo.com/uke/chords/chord_1202.gif" style="position:absolute;left:18288;top:60023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h6gBPFAAAA2wAAAA8AAABkcnMvZG93bnJldi54bWxEj0FrAjEQhe+F/ocwhV5KzbYFabdGEcFS&#10;vehaL96GZLpZupksm6jrv+8cBG8zvDfvfTOZDaFVJ+pTE9nAy6gARWyja7g2sP9ZPr+DShnZYRuZ&#10;DFwowWx6fzfB0sUzV3Ta5VpJCKcSDficu1LrZD0FTKPYEYv2G/uAWda+1q7Hs4SHVr8WxVgHbFga&#10;PHa08GT/dsdg4KuuFh9PbwfbrebrbLd2WG8qb8zjwzD/BJVpyDfz9frbCb7Ayi8ygJ7+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YeoATxQAAANsAAAAPAAAAAAAAAAAAAAAA&#10;AJ8CAABkcnMvZG93bnJldi54bWxQSwUGAAAAAAQABAD3AAAAkQMAAAAA&#10;">
                  <v:imagedata r:id="rId14" o:title="chord_1202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2486089" wp14:editId="0DAC4C1A">
                <wp:simplePos x="0" y="0"/>
                <wp:positionH relativeFrom="column">
                  <wp:posOffset>1924050</wp:posOffset>
                </wp:positionH>
                <wp:positionV relativeFrom="paragraph">
                  <wp:posOffset>4022090</wp:posOffset>
                </wp:positionV>
                <wp:extent cx="734695" cy="1211580"/>
                <wp:effectExtent l="0" t="0" r="8255" b="7620"/>
                <wp:wrapNone/>
                <wp:docPr id="27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wps:wsp>
                        <wps:cNvPr id="28" name="TextBox 124"/>
                        <wps:cNvSpPr txBox="1"/>
                        <wps:spPr>
                          <a:xfrm>
                            <a:off x="59240" y="0"/>
                            <a:ext cx="6096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9D1356" w:rsidRDefault="009D1356" w:rsidP="009D1356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9" descr="http://www.alligatorboogaloo.com/uke/chords/chord_0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9" o:spid="_x0000_s1054" style="position:absolute;margin-left:151.5pt;margin-top:316.7pt;width:57.85pt;height:95.4pt;z-index:251675648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">
                <v:shape id="TextBox 124" o:spid="_x0000_s1055" type="#_x0000_t202" style="position:absolute;left:592;width:6096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<v:textbox style="mso-fit-shape-to-text:t">
                    <w:txbxContent>
                      <w:p w:rsidR="009D1356" w:rsidRDefault="009D1356" w:rsidP="009D135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Bm7</w:t>
                        </w:r>
                      </w:p>
                    </w:txbxContent>
                  </v:textbox>
                </v:shape>
                <v:shape id="Picture 29" o:spid="_x0000_s1056" type="#_x0000_t75" alt="http://www.alligatorboogaloo.com/uke/chords/chord_0202.gif" style="position:absolute;top:2623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GaYnTFAAAA2wAAAA8AAABkcnMvZG93bnJldi54bWxEj09rwkAUxO+C32F5hV5EN2oRTV1FFMGC&#10;gn8PvT2yr0k0+zZmt5p+e1coeBxm5jfMeFqbQtyocrllBd1OBII4sTrnVMHxsGwPQTiPrLGwTAr+&#10;yMF00myMMdb2zju67X0qAoRdjAoy78tYSpdkZNB1bEkcvB9bGfRBVqnUFd4D3BSyF0UDaTDnsJBh&#10;SfOMksv+1yjof8mh2ybnRf+jZTfXnV2ui++TUu9v9ewThKfav8L/7ZVW0BvB80v4AXLy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RmmJ0xQAAANsAAAAPAAAAAAAAAAAAAAAA&#10;AJ8CAABkcnMvZG93bnJldi54bWxQSwUGAAAAAAQABAD3AAAAkQMAAAAA&#10;">
                  <v:imagedata r:id="rId26" o:title="chord_0202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5F03D3D" wp14:editId="0C6A250E">
                <wp:simplePos x="0" y="0"/>
                <wp:positionH relativeFrom="column">
                  <wp:posOffset>1189355</wp:posOffset>
                </wp:positionH>
                <wp:positionV relativeFrom="paragraph">
                  <wp:posOffset>4014470</wp:posOffset>
                </wp:positionV>
                <wp:extent cx="734695" cy="1202055"/>
                <wp:effectExtent l="0" t="0" r="8255" b="0"/>
                <wp:wrapNone/>
                <wp:docPr id="19" name="Gro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457200" y="7185011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20" name="Picture 20" descr="http://www.alligatorboogaloo.com/uke/chords/chord_23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7200" y="743795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TextBox 152"/>
                        <wps:cNvSpPr txBox="1"/>
                        <wps:spPr>
                          <a:xfrm>
                            <a:off x="558757" y="7185011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7" o:spid="_x0000_s1057" style="position:absolute;margin-left:93.65pt;margin-top:316.1pt;width:57.85pt;height:94.65pt;z-index:251669504" coordorigin="4572,71850" coordsize="7350,1202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">
                <v:shape id="Picture 20" o:spid="_x0000_s1058" type="#_x0000_t75" alt="http://www.alligatorboogaloo.com/uke/chords/chord_2313.gif" style="position:absolute;left:4572;top:74379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u04/CAAAA2wAAAA8AAABkcnMvZG93bnJldi54bWxET01rg0AQvQfyH5YJ9BKaVaGhmKwibQI9&#10;pIeYNufBnarUnbXuVs2/7x4KOT7e9z6fTSdGGlxrWUG8iUAQV1a3XCv4uBwfn0E4j6yxs0wKbuQg&#10;z5aLPabaTnymsfS1CCHsUlTQeN+nUrqqIYNuY3viwH3ZwaAPcKilHnAK4aaTSRRtpcGWQ0ODPb00&#10;VH2Xv0bB+0+5vnbb6fBUxFh9nl7xeLCo1MNqLnYgPM3+Lv53v2kFSVgfvoQfIL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ZLtOPwgAAANsAAAAPAAAAAAAAAAAAAAAAAJ8C&#10;AABkcnMvZG93bnJldi54bWxQSwUGAAAAAAQABAD3AAAAjgMAAAAA&#10;">
                  <v:imagedata r:id="rId28" o:title="chord_2313"/>
                </v:shape>
                <v:shape id="TextBox 152" o:spid="_x0000_s1059" type="#_x0000_t202" style="position:absolute;left:5587;top:71850;width:5334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5F1C4008" wp14:editId="59D16AB7">
                <wp:simplePos x="0" y="0"/>
                <wp:positionH relativeFrom="column">
                  <wp:posOffset>-231775</wp:posOffset>
                </wp:positionH>
                <wp:positionV relativeFrom="paragraph">
                  <wp:posOffset>4025900</wp:posOffset>
                </wp:positionV>
                <wp:extent cx="734695" cy="1211580"/>
                <wp:effectExtent l="0" t="0" r="8255" b="7620"/>
                <wp:wrapNone/>
                <wp:docPr id="13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4" name="Picture 14" descr="http://www.alligatorboogaloo.com/uke/chords/chord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TextBox 94"/>
                        <wps:cNvSpPr txBox="1"/>
                        <wps:spPr>
                          <a:xfrm>
                            <a:off x="76167" y="0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60" style="position:absolute;margin-left:-18.25pt;margin-top:317pt;width:57.85pt;height:95.4pt;z-index:251667456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">
                <v:shape id="Picture 14" o:spid="_x0000_s1061" type="#_x0000_t75" alt="http://www.alligatorboogaloo.com/uke/chords/chord_0001.gif" style="position:absolute;top:2623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AfdDCAAAA2wAAAA8AAABkcnMvZG93bnJldi54bWxET81OwkAQvpvwDpsx4SZbxQipbBssMXLw&#10;AJQHGLtD27Q7W7prKW/Pkph4my/f76zS0bRioN7VlhU8zyIQxIXVNZcKjvnn0xKE88gaW8uk4EoO&#10;0mTysMJY2wvvaTj4UoQQdjEqqLzvYildUZFBN7MdceBOtjfoA+xLqXu8hHDTypcoepMGaw4NFXaU&#10;VVQ0h1+j4Hz8oa98szhlY66X3x8ND7thrtT0cVy/g/A0+n/xn3urw/xXuP8SDpDJD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wH3QwgAAANsAAAAPAAAAAAAAAAAAAAAAAJ8C&#10;AABkcnMvZG93bnJldi54bWxQSwUGAAAAAAQABAD3AAAAjgMAAAAA&#10;">
                  <v:imagedata r:id="rId8" o:title="chord_0001"/>
                </v:shape>
                <v:shape id="TextBox 94" o:spid="_x0000_s1062" type="#_x0000_t202" style="position:absolute;left:761;width:5334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1F7D954" wp14:editId="2C59461B">
                <wp:simplePos x="0" y="0"/>
                <wp:positionH relativeFrom="column">
                  <wp:posOffset>-221615</wp:posOffset>
                </wp:positionH>
                <wp:positionV relativeFrom="paragraph">
                  <wp:posOffset>2795905</wp:posOffset>
                </wp:positionV>
                <wp:extent cx="734695" cy="1211580"/>
                <wp:effectExtent l="0" t="0" r="8255" b="7620"/>
                <wp:wrapNone/>
                <wp:docPr id="10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4290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1" name="Picture 11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Box 85"/>
                        <wps:cNvSpPr txBox="1"/>
                        <wps:spPr>
                          <a:xfrm>
                            <a:off x="35390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3" o:spid="_x0000_s1063" style="position:absolute;margin-left:-17.45pt;margin-top:220.15pt;width:57.85pt;height:95.4pt;z-index:251665408" coordorigin="34290" coordsize="7350,121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">
                <v:shape id="Picture 11" o:spid="_x0000_s1064" type="#_x0000_t75" alt="http://www.alligatorboogaloo.com/uke/chords/chord_2210.gif" style="position:absolute;left:34290;top:2623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MCPrAAAAA2wAAAA8AAABkcnMvZG93bnJldi54bWxET8uqwjAQ3Qv3H8JccKepLkSqUfTCBUER&#10;fFXcjc3YFptJaaLWvzeC4G4O5znjaWNKcafaFZYV9LoRCOLU6oIzBfvdf2cIwnlkjaVlUvAkB9PJ&#10;T2uMsbYP3tB96zMRQtjFqCD3voqldGlOBl3XVsSBu9jaoA+wzqSu8RHCTSn7UTSQBgsODTlW9JdT&#10;et3ejILlenmwpzOaZDdPm+q4SszG9pVq/zazEQhPjf+KP+6FDvN78P4lHCAnL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YwI+sAAAADbAAAADwAAAAAAAAAAAAAAAACfAgAA&#10;ZHJzL2Rvd25yZXYueG1sUEsFBgAAAAAEAAQA9wAAAIwDAAAAAA==&#10;">
                  <v:imagedata r:id="rId18" o:title="chord_2210"/>
                </v:shape>
                <v:shape id="TextBox 85" o:spid="_x0000_s1065" type="#_x0000_t202" style="position:absolute;left:35390;width:5334;height:3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7E3446F" wp14:editId="64C5533A">
                <wp:simplePos x="0" y="0"/>
                <wp:positionH relativeFrom="column">
                  <wp:posOffset>470535</wp:posOffset>
                </wp:positionH>
                <wp:positionV relativeFrom="paragraph">
                  <wp:posOffset>2793365</wp:posOffset>
                </wp:positionV>
                <wp:extent cx="742950" cy="1210310"/>
                <wp:effectExtent l="0" t="0" r="0" b="8890"/>
                <wp:wrapNone/>
                <wp:docPr id="24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1210310"/>
                          <a:chOff x="0" y="0"/>
                          <a:chExt cx="742950" cy="1210730"/>
                        </a:xfrm>
                      </wpg:grpSpPr>
                      <pic:pic xmlns:pic="http://schemas.openxmlformats.org/drawingml/2006/picture">
                        <pic:nvPicPr>
                          <pic:cNvPr id="25" name="Picture 25" descr="http://www.alligatorboogaloo.com/uke/chords/chord_0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5"/>
                            <a:ext cx="742950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6" name="TextBox 153"/>
                        <wps:cNvSpPr txBox="1"/>
                        <wps:spPr>
                          <a:xfrm>
                            <a:off x="101601" y="0"/>
                            <a:ext cx="53340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E7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66" style="position:absolute;margin-left:37.05pt;margin-top:219.95pt;width:58.5pt;height:95.3pt;z-index:251673600" coordsize="7429,1210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">
                <v:shape id="Picture 25" o:spid="_x0000_s1067" type="#_x0000_t75" alt="http://www.alligatorboogaloo.com/uke/chords/chord_0100.gif" style="position:absolute;top:2614;width:7429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BtJ7FAAAA2wAAAA8AAABkcnMvZG93bnJldi54bWxEj0FrwkAUhO8F/8PyCr0U3RiolOgqRQiU&#10;thCqgnh7ZJ9JMPs27m6T9N+7QqHHYWa+YVab0bSiJ+cbywrmswQEcWl1w5WCwz6fvoLwAVlja5kU&#10;/JKHzXrysMJM24G/qd+FSkQI+wwV1CF0mZS+rMmgn9mOOHpn6wyGKF0ltcMhwk0r0yRZSIMNx4Ua&#10;O9rWVF52P0ZBkp9MUTg+pdfuq51/7q8fx+eFUk+P49sSRKAx/If/2u9aQfoC9y/xB8j1D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mwbSexQAAANsAAAAPAAAAAAAAAAAAAAAA&#10;AJ8CAABkcnMvZG93bnJldi54bWxQSwUGAAAAAAQABAD3AAAAkQMAAAAA&#10;">
                  <v:imagedata r:id="rId16" o:title="chord_0100"/>
                </v:shape>
                <v:shape id="TextBox 153" o:spid="_x0000_s1068" type="#_x0000_t202" style="position:absolute;left:1016;width:5334;height:29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E7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116D07C" wp14:editId="6348D48D">
                <wp:simplePos x="0" y="0"/>
                <wp:positionH relativeFrom="column">
                  <wp:posOffset>1925320</wp:posOffset>
                </wp:positionH>
                <wp:positionV relativeFrom="paragraph">
                  <wp:posOffset>2800350</wp:posOffset>
                </wp:positionV>
                <wp:extent cx="734695" cy="1210310"/>
                <wp:effectExtent l="0" t="0" r="8255" b="8890"/>
                <wp:wrapNone/>
                <wp:docPr id="7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946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8" name="Picture 8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TextBox 73"/>
                        <wps:cNvSpPr txBox="1"/>
                        <wps:spPr>
                          <a:xfrm>
                            <a:off x="101601" y="946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1" o:spid="_x0000_s1069" style="position:absolute;margin-left:151.6pt;margin-top:220.5pt;width:57.85pt;height:95.3pt;z-index:251664384" coordorigin=",9" coordsize="7350,12107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">
                <v:shape id="Picture 8" o:spid="_x0000_s1070" type="#_x0000_t75" alt="http://www.alligatorboogaloo.com/uke/chords/chord_0231.gif" style="position:absolute;top:2623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ymsrBAAAA2gAAAA8AAABkcnMvZG93bnJldi54bWxET01rwkAQvQv+h2UEb7qxh2LTbEQigUAV&#10;jJZCb0N2moRmZ0N2G+O/dw9Cj4/3newm04mRBtdaVrBZRyCIK6tbrhV8XvPVFoTzyBo7y6TgTg52&#10;6XyWYKztjUsaL74WIYRdjAoa7/tYSlc1ZNCtbU8cuB87GPQBDrXUA95CuOnkSxS9SoMth4YGe8oa&#10;qn4vf0bBKfrI9eHrPBbH/elY5t/tWykzpZaLaf8OwtPk/8VPd6EVhK3hSrgBMn0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RymsrBAAAA2gAAAA8AAAAAAAAAAAAAAAAAnwIA&#10;AGRycy9kb3ducmV2LnhtbFBLBQYAAAAABAAEAPcAAACNAwAAAAA=&#10;">
                  <v:imagedata r:id="rId30" o:title="chord_0231"/>
                </v:shape>
                <v:shape id="TextBox 73" o:spid="_x0000_s1071" type="#_x0000_t202" style="position:absolute;left:1016;top:9;width:5334;height:3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C0F0534" wp14:editId="67479B57">
                <wp:simplePos x="0" y="0"/>
                <wp:positionH relativeFrom="column">
                  <wp:posOffset>2673985</wp:posOffset>
                </wp:positionH>
                <wp:positionV relativeFrom="paragraph">
                  <wp:posOffset>2822575</wp:posOffset>
                </wp:positionV>
                <wp:extent cx="734695" cy="1202690"/>
                <wp:effectExtent l="0" t="0" r="8255" b="0"/>
                <wp:wrapNone/>
                <wp:docPr id="4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690"/>
                          <a:chOff x="2600325" y="2450255"/>
                          <a:chExt cx="735013" cy="1203212"/>
                        </a:xfrm>
                      </wpg:grpSpPr>
                      <wps:wsp>
                        <wps:cNvPr id="5" name="TextBox 128"/>
                        <wps:cNvSpPr txBox="1"/>
                        <wps:spPr>
                          <a:xfrm>
                            <a:off x="2701926" y="2450255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4811" w:rsidRDefault="004C4811" w:rsidP="004C481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6" name="Picture 6" descr="http://www.alligatorboogaloo.com/uke/chords/chord_444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00325" y="270414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27" o:spid="_x0000_s1072" style="position:absolute;margin-left:210.55pt;margin-top:222.25pt;width:57.85pt;height:94.7pt;z-index:251663360" coordorigin="26003,24502" coordsize="7350,12032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">
                <v:shape id="TextBox 128" o:spid="_x0000_s1073" type="#_x0000_t202" style="position:absolute;left:27019;top:24502;width:5334;height:3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    <v:textbox style="mso-fit-shape-to-text:t">
                    <w:txbxContent>
                      <w:p w:rsidR="004C4811" w:rsidRDefault="004C4811" w:rsidP="004C481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shape id="Picture 6" o:spid="_x0000_s1074" type="#_x0000_t75" alt="http://www.alligatorboogaloo.com/uke/chords/chord_4442.gif" style="position:absolute;left:26003;top:27041;width:7350;height:94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dNid3DAAAA2gAAAA8AAABkcnMvZG93bnJldi54bWxEj0FrwkAUhO+F/oflFXqrmwqKpK6hBIJe&#10;FFal0Nsj+5qkzb4N2Y2m/npXEDwOM/MNs8xG24oT9b5xrOB9koAgLp1puFJwPBRvCxA+IBtsHZOC&#10;f/KQrZ6flpgad2ZNp32oRISwT1FBHUKXSunLmiz6ieuIo/fjeoshyr6SpsdzhNtWTpNkLi02HBdq&#10;7CivqfzbD1aB/t3ofHcp9GxY66/hmxre5rlSry/j5weIQGN4hO/tjVEwh9uVeAPk6go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02J3cMAAADaAAAADwAAAAAAAAAAAAAAAACf&#10;AgAAZHJzL2Rvd25yZXYueG1sUEsFBgAAAAAEAAQA9wAAAI8DAAAAAA==&#10;">
                  <v:imagedata r:id="rId32" o:title="chord_4442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411F57C2" wp14:editId="6A7690AE">
            <wp:simplePos x="0" y="0"/>
            <wp:positionH relativeFrom="column">
              <wp:posOffset>474980</wp:posOffset>
            </wp:positionH>
            <wp:positionV relativeFrom="paragraph">
              <wp:posOffset>4011295</wp:posOffset>
            </wp:positionV>
            <wp:extent cx="739140" cy="1210310"/>
            <wp:effectExtent l="0" t="0" r="3810" b="8890"/>
            <wp:wrapNone/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140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61994FEE" wp14:editId="519C4CCE">
            <wp:simplePos x="0" y="0"/>
            <wp:positionH relativeFrom="column">
              <wp:posOffset>1173480</wp:posOffset>
            </wp:positionH>
            <wp:positionV relativeFrom="paragraph">
              <wp:posOffset>2793365</wp:posOffset>
            </wp:positionV>
            <wp:extent cx="698500" cy="1207135"/>
            <wp:effectExtent l="0" t="0" r="6350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1C9A" w:rsidRPr="004C4811">
        <w:rPr>
          <w:rFonts w:ascii="Arial" w:hAnsi="Arial" w:cs="Arial"/>
          <w:sz w:val="26"/>
          <w:szCs w:val="26"/>
        </w:rPr>
        <w:t xml:space="preserve"> </w:t>
      </w:r>
    </w:p>
    <w:sectPr w:rsidR="009C1C9A" w:rsidRPr="004C4811" w:rsidSect="004C4811">
      <w:type w:val="continuous"/>
      <w:pgSz w:w="12240" w:h="15840"/>
      <w:pgMar w:top="720" w:right="720" w:bottom="720" w:left="720" w:header="720" w:footer="720" w:gutter="0"/>
      <w:cols w:num="2" w:space="18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9A"/>
    <w:rsid w:val="000748CD"/>
    <w:rsid w:val="00230E1A"/>
    <w:rsid w:val="004C4811"/>
    <w:rsid w:val="009C1C9A"/>
    <w:rsid w:val="009C6011"/>
    <w:rsid w:val="009D1356"/>
    <w:rsid w:val="00A339DE"/>
    <w:rsid w:val="00CB18BC"/>
    <w:rsid w:val="00D710AB"/>
    <w:rsid w:val="00F3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D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C481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3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D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C481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jpeg"/><Relationship Id="rId7" Type="http://schemas.openxmlformats.org/officeDocument/2006/relationships/image" Target="media/image3.gif"/><Relationship Id="rId12" Type="http://schemas.openxmlformats.org/officeDocument/2006/relationships/image" Target="media/image8.png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jpeg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jpg"/><Relationship Id="rId24" Type="http://schemas.openxmlformats.org/officeDocument/2006/relationships/image" Target="media/image20.jpg"/><Relationship Id="rId32" Type="http://schemas.openxmlformats.org/officeDocument/2006/relationships/image" Target="media/image28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jpg"/><Relationship Id="rId28" Type="http://schemas.openxmlformats.org/officeDocument/2006/relationships/image" Target="media/image24.gif"/><Relationship Id="rId36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n&amp;Sword\AppData\Roaming\Microsoft\Templates\song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songheet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Pen&amp;Sword</dc:creator>
  <cp:lastModifiedBy>Pen&amp;Sword</cp:lastModifiedBy>
  <cp:revision>2</cp:revision>
  <cp:lastPrinted>2020-08-28T17:03:00Z</cp:lastPrinted>
  <dcterms:created xsi:type="dcterms:W3CDTF">2020-08-28T17:06:00Z</dcterms:created>
  <dcterms:modified xsi:type="dcterms:W3CDTF">2020-08-28T17:06:00Z</dcterms:modified>
</cp:coreProperties>
</file>